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EF8" w:rsidRPr="00332AC9" w:rsidRDefault="00020EF8" w:rsidP="00487407">
      <w:pPr>
        <w:rPr>
          <w:lang w:val="ru-RU"/>
        </w:rPr>
      </w:pPr>
    </w:p>
    <w:p w:rsidR="00020EF8" w:rsidRDefault="00020EF8" w:rsidP="00487407">
      <w:pPr>
        <w:framePr w:hSpace="141" w:wrap="around" w:vAnchor="text" w:hAnchor="page" w:x="6016" w:y="1"/>
        <w:rPr>
          <w:noProof/>
        </w:rPr>
      </w:pPr>
      <w:r w:rsidRPr="006F7218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020EF8" w:rsidRDefault="00020EF8" w:rsidP="00487407">
      <w:pPr>
        <w:jc w:val="center"/>
        <w:rPr>
          <w:rFonts w:cs="Tahoma"/>
          <w:b/>
          <w:sz w:val="28"/>
          <w:szCs w:val="28"/>
        </w:rPr>
      </w:pPr>
    </w:p>
    <w:p w:rsidR="00020EF8" w:rsidRDefault="00020EF8" w:rsidP="00487407">
      <w:pPr>
        <w:jc w:val="center"/>
        <w:rPr>
          <w:rFonts w:cs="Tahoma"/>
          <w:b/>
          <w:sz w:val="28"/>
          <w:szCs w:val="28"/>
        </w:rPr>
      </w:pPr>
    </w:p>
    <w:p w:rsidR="00020EF8" w:rsidRDefault="00020EF8" w:rsidP="00487407">
      <w:pPr>
        <w:jc w:val="center"/>
        <w:rPr>
          <w:rFonts w:cs="Tahoma"/>
          <w:b/>
          <w:sz w:val="28"/>
          <w:szCs w:val="28"/>
        </w:rPr>
      </w:pPr>
    </w:p>
    <w:p w:rsidR="00020EF8" w:rsidRDefault="00020EF8" w:rsidP="00487407">
      <w:pPr>
        <w:jc w:val="center"/>
        <w:rPr>
          <w:rFonts w:cs="Tahoma"/>
          <w:b/>
          <w:sz w:val="28"/>
          <w:szCs w:val="28"/>
        </w:rPr>
      </w:pPr>
    </w:p>
    <w:p w:rsidR="00020EF8" w:rsidRDefault="00020EF8" w:rsidP="0048740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020EF8" w:rsidRDefault="00020EF8" w:rsidP="00487407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020EF8" w:rsidRDefault="00020EF8" w:rsidP="00487407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020EF8" w:rsidRPr="0039378D" w:rsidRDefault="00020EF8" w:rsidP="00487407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020EF8" w:rsidRDefault="00020EF8" w:rsidP="00487407"/>
    <w:p w:rsidR="00020EF8" w:rsidRPr="0039378D" w:rsidRDefault="00020EF8" w:rsidP="00487407">
      <w:pPr>
        <w:rPr>
          <w:sz w:val="28"/>
          <w:szCs w:val="28"/>
        </w:rPr>
      </w:pPr>
      <w:r w:rsidRPr="00487407">
        <w:rPr>
          <w:sz w:val="28"/>
          <w:szCs w:val="28"/>
        </w:rPr>
        <w:t>05 серпня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 w:rsidRPr="00487407">
        <w:rPr>
          <w:sz w:val="28"/>
          <w:szCs w:val="28"/>
        </w:rPr>
        <w:t xml:space="preserve"> 213</w:t>
      </w:r>
      <w:r w:rsidRPr="0039378D">
        <w:rPr>
          <w:sz w:val="28"/>
          <w:szCs w:val="28"/>
        </w:rPr>
        <w:t xml:space="preserve">-к </w:t>
      </w:r>
    </w:p>
    <w:p w:rsidR="00020EF8" w:rsidRPr="0039378D" w:rsidRDefault="00020EF8" w:rsidP="00487407">
      <w:pPr>
        <w:rPr>
          <w:b/>
        </w:rPr>
      </w:pPr>
    </w:p>
    <w:p w:rsidR="00020EF8" w:rsidRDefault="00020EF8" w:rsidP="00F56ABE">
      <w:pPr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щорічної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 xml:space="preserve">основної </w:t>
      </w:r>
    </w:p>
    <w:p w:rsidR="00020EF8" w:rsidRPr="005B6AF9" w:rsidRDefault="00020EF8" w:rsidP="00F56ABE">
      <w:pPr>
        <w:rPr>
          <w:b/>
          <w:sz w:val="28"/>
        </w:rPr>
      </w:pPr>
      <w:r>
        <w:rPr>
          <w:b/>
          <w:sz w:val="28"/>
        </w:rPr>
        <w:t>відпустки Михайловій С.І.</w:t>
      </w:r>
    </w:p>
    <w:p w:rsidR="00020EF8" w:rsidRDefault="00020EF8" w:rsidP="00487407">
      <w:pPr>
        <w:jc w:val="center"/>
        <w:rPr>
          <w:sz w:val="28"/>
        </w:rPr>
      </w:pPr>
    </w:p>
    <w:p w:rsidR="00020EF8" w:rsidRPr="001B36F7" w:rsidRDefault="00020EF8" w:rsidP="00487407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BE072F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</w:t>
      </w:r>
      <w:r>
        <w:rPr>
          <w:sz w:val="28"/>
          <w:szCs w:val="28"/>
        </w:rPr>
        <w:t xml:space="preserve"> 6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заявуМихайлової С.І.</w:t>
      </w:r>
      <w:r w:rsidRPr="001B36F7">
        <w:rPr>
          <w:sz w:val="28"/>
          <w:szCs w:val="28"/>
        </w:rPr>
        <w:t>:</w:t>
      </w:r>
    </w:p>
    <w:p w:rsidR="00020EF8" w:rsidRDefault="00020EF8" w:rsidP="00487407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 xml:space="preserve">Надати   Михайловій Сніжані Іванівні,  державному реєстратору майнових прав  відділу «Центр надання  адміністративних послуг» міської ради,  щорічну основну відпустку тривалістю </w:t>
      </w:r>
      <w:r w:rsidRPr="007D5315">
        <w:rPr>
          <w:highlight w:val="black"/>
        </w:rPr>
        <w:t>30 календарних днівз 16серпня  2021 року по  15 вересня 2021 року включно, не враховуючи святкові дні, за період роботи з 12квітня 2018 року по 11 квітня 2019 року.</w:t>
      </w:r>
      <w:r>
        <w:t xml:space="preserve"> </w:t>
      </w:r>
    </w:p>
    <w:p w:rsidR="00020EF8" w:rsidRPr="00C37068" w:rsidRDefault="00020EF8" w:rsidP="00487407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Михайловій Сніжані Іванівні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020EF8" w:rsidRPr="005B6AF9" w:rsidRDefault="00020EF8" w:rsidP="00115A6A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</w:t>
      </w:r>
      <w:r>
        <w:rPr>
          <w:sz w:val="28"/>
          <w:szCs w:val="28"/>
        </w:rPr>
        <w:t xml:space="preserve"> обліку, звітності та фінансово-</w:t>
      </w:r>
      <w:r w:rsidRPr="005B6AF9">
        <w:rPr>
          <w:sz w:val="28"/>
          <w:szCs w:val="28"/>
        </w:rPr>
        <w:t>господарського забезпечення Арцизької міської ради зробити відповідні розрахунки.</w:t>
      </w:r>
    </w:p>
    <w:p w:rsidR="00020EF8" w:rsidRDefault="00020EF8" w:rsidP="00487407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заступника міського голови Стоянову О.П.</w:t>
      </w:r>
    </w:p>
    <w:p w:rsidR="00020EF8" w:rsidRDefault="00020EF8" w:rsidP="00487407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Михайлової С.І. від 03 серпня 2021 року.</w:t>
      </w:r>
    </w:p>
    <w:p w:rsidR="00020EF8" w:rsidRDefault="00020EF8" w:rsidP="00487407">
      <w:pPr>
        <w:pStyle w:val="Heading2"/>
      </w:pPr>
    </w:p>
    <w:p w:rsidR="00020EF8" w:rsidRPr="000917CC" w:rsidRDefault="00020EF8" w:rsidP="00487407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</w:t>
      </w:r>
      <w:bookmarkStart w:id="0" w:name="_GoBack"/>
      <w:r>
        <w:t>ПАРПУЛАНСЬКИЙ</w:t>
      </w:r>
      <w:bookmarkEnd w:id="0"/>
    </w:p>
    <w:p w:rsidR="00020EF8" w:rsidRDefault="00020EF8" w:rsidP="00487407">
      <w:pPr>
        <w:pStyle w:val="Heading2"/>
      </w:pPr>
    </w:p>
    <w:p w:rsidR="00020EF8" w:rsidRDefault="00020EF8" w:rsidP="00487407">
      <w:pPr>
        <w:pStyle w:val="Heading2"/>
      </w:pPr>
      <w:r>
        <w:t>З розпорядженням ознайомлена</w:t>
      </w:r>
      <w:r>
        <w:tab/>
        <w:t>_____________    С.Михайлова</w:t>
      </w:r>
    </w:p>
    <w:p w:rsidR="00020EF8" w:rsidRPr="002D6B80" w:rsidRDefault="00020EF8" w:rsidP="00487407">
      <w:pPr>
        <w:rPr>
          <w:u w:val="single"/>
        </w:rPr>
      </w:pPr>
    </w:p>
    <w:p w:rsidR="00020EF8" w:rsidRDefault="00020EF8" w:rsidP="00487407"/>
    <w:p w:rsidR="00020EF8" w:rsidRDefault="00020EF8" w:rsidP="00487407"/>
    <w:p w:rsidR="00020EF8" w:rsidRDefault="00020EF8" w:rsidP="00487407"/>
    <w:p w:rsidR="00020EF8" w:rsidRPr="00E96A52" w:rsidRDefault="00020EF8" w:rsidP="0048740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020EF8" w:rsidRPr="00E96A52" w:rsidRDefault="00020EF8" w:rsidP="0048740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05 серпня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213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020EF8" w:rsidRDefault="00020EF8" w:rsidP="0048740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20EF8" w:rsidRPr="000A696E" w:rsidRDefault="00020EF8" w:rsidP="00487407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щорічної основної відпустки Михайловій С.І.</w:t>
      </w:r>
    </w:p>
    <w:p w:rsidR="00020EF8" w:rsidRPr="00A84420" w:rsidRDefault="00020EF8" w:rsidP="0048740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20EF8" w:rsidRPr="00CF77D5" w:rsidRDefault="00020EF8" w:rsidP="00487407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020EF8" w:rsidRPr="00E05F39" w:rsidRDefault="00020EF8" w:rsidP="00487407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020EF8" w:rsidRPr="00E05F39" w:rsidRDefault="00020EF8" w:rsidP="00487407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020EF8" w:rsidRPr="00E05F39" w:rsidRDefault="00020EF8" w:rsidP="00487407">
      <w:pPr>
        <w:rPr>
          <w:b/>
          <w:sz w:val="28"/>
          <w:szCs w:val="28"/>
        </w:rPr>
      </w:pPr>
    </w:p>
    <w:p w:rsidR="00020EF8" w:rsidRDefault="00020EF8" w:rsidP="00487407">
      <w:pPr>
        <w:rPr>
          <w:sz w:val="28"/>
          <w:szCs w:val="28"/>
        </w:rPr>
      </w:pPr>
    </w:p>
    <w:p w:rsidR="00020EF8" w:rsidRPr="00E05F39" w:rsidRDefault="00020EF8" w:rsidP="00487407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020EF8" w:rsidRPr="00E05F39" w:rsidRDefault="00020EF8" w:rsidP="00487407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020EF8" w:rsidRPr="00E05F39" w:rsidRDefault="00020EF8" w:rsidP="00487407">
      <w:pPr>
        <w:rPr>
          <w:sz w:val="28"/>
          <w:szCs w:val="28"/>
        </w:rPr>
      </w:pPr>
    </w:p>
    <w:p w:rsidR="00020EF8" w:rsidRDefault="00020EF8" w:rsidP="00487407">
      <w:pPr>
        <w:rPr>
          <w:sz w:val="28"/>
          <w:szCs w:val="28"/>
        </w:rPr>
      </w:pPr>
    </w:p>
    <w:p w:rsidR="00020EF8" w:rsidRPr="003773F2" w:rsidRDefault="00020EF8" w:rsidP="00F56ABE">
      <w:pPr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</w:t>
      </w:r>
      <w:r w:rsidRPr="003773F2">
        <w:rPr>
          <w:sz w:val="28"/>
          <w:szCs w:val="28"/>
        </w:rPr>
        <w:t xml:space="preserve"> відділу бухгалтерського обліку, звітності та фінансово-господарського забезпечення </w:t>
      </w:r>
    </w:p>
    <w:p w:rsidR="00020EF8" w:rsidRPr="003773F2" w:rsidRDefault="00020EF8" w:rsidP="00F56ABE">
      <w:pPr>
        <w:rPr>
          <w:sz w:val="28"/>
          <w:szCs w:val="28"/>
        </w:rPr>
      </w:pPr>
      <w:r w:rsidRPr="003773F2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Н.Бузіян</w:t>
      </w:r>
    </w:p>
    <w:p w:rsidR="00020EF8" w:rsidRPr="00E05F39" w:rsidRDefault="00020EF8" w:rsidP="00487407">
      <w:pPr>
        <w:rPr>
          <w:sz w:val="28"/>
          <w:szCs w:val="28"/>
        </w:rPr>
      </w:pPr>
    </w:p>
    <w:p w:rsidR="00020EF8" w:rsidRDefault="00020EF8" w:rsidP="00487407"/>
    <w:p w:rsidR="00020EF8" w:rsidRDefault="00020EF8" w:rsidP="00487407"/>
    <w:p w:rsidR="00020EF8" w:rsidRPr="00115A6A" w:rsidRDefault="00020EF8" w:rsidP="00487407"/>
    <w:p w:rsidR="00020EF8" w:rsidRDefault="00020EF8" w:rsidP="00487407"/>
    <w:p w:rsidR="00020EF8" w:rsidRDefault="00020EF8" w:rsidP="00487407"/>
    <w:p w:rsidR="00020EF8" w:rsidRPr="006D7188" w:rsidRDefault="00020EF8" w:rsidP="00487407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020EF8" w:rsidRDefault="00020EF8" w:rsidP="00487407"/>
    <w:p w:rsidR="00020EF8" w:rsidRDefault="00020EF8"/>
    <w:sectPr w:rsidR="00020EF8" w:rsidSect="00115A6A">
      <w:pgSz w:w="11906" w:h="16838"/>
      <w:pgMar w:top="624" w:right="992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7407"/>
    <w:rsid w:val="00020EF8"/>
    <w:rsid w:val="000917CC"/>
    <w:rsid w:val="000A696E"/>
    <w:rsid w:val="00115A6A"/>
    <w:rsid w:val="001B36F7"/>
    <w:rsid w:val="001D0866"/>
    <w:rsid w:val="002D6B80"/>
    <w:rsid w:val="003010A8"/>
    <w:rsid w:val="00332AC9"/>
    <w:rsid w:val="00357583"/>
    <w:rsid w:val="003773F2"/>
    <w:rsid w:val="0039378D"/>
    <w:rsid w:val="00487407"/>
    <w:rsid w:val="00570089"/>
    <w:rsid w:val="005B6AF9"/>
    <w:rsid w:val="005E4AE2"/>
    <w:rsid w:val="006D7188"/>
    <w:rsid w:val="006F7218"/>
    <w:rsid w:val="007735AB"/>
    <w:rsid w:val="007D5315"/>
    <w:rsid w:val="00A84420"/>
    <w:rsid w:val="00BE072F"/>
    <w:rsid w:val="00C30FF6"/>
    <w:rsid w:val="00C37068"/>
    <w:rsid w:val="00CF77D5"/>
    <w:rsid w:val="00D402B7"/>
    <w:rsid w:val="00E05F39"/>
    <w:rsid w:val="00E96A52"/>
    <w:rsid w:val="00EA4566"/>
    <w:rsid w:val="00F56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407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7407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87407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87407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87407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487407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87407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48740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87407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487407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487407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48740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87407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874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7407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2</Pages>
  <Words>313</Words>
  <Characters>1785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2021-08-04T08:14:00Z</cp:lastPrinted>
  <dcterms:created xsi:type="dcterms:W3CDTF">2021-08-04T06:10:00Z</dcterms:created>
  <dcterms:modified xsi:type="dcterms:W3CDTF">2022-01-12T06:58:00Z</dcterms:modified>
</cp:coreProperties>
</file>